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707BD0" w:rsidRDefault="00707BD0" w:rsidP="00707BD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5E3A57" w:rsidRPr="00795F75" w:rsidRDefault="00502CCE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 w:rsidRPr="00795F75">
        <w:rPr>
          <w:sz w:val="24"/>
        </w:rPr>
        <w:t xml:space="preserve">De conformidad con lo dispuesto en el </w:t>
      </w:r>
      <w:r w:rsidR="00496D85">
        <w:rPr>
          <w:sz w:val="24"/>
        </w:rPr>
        <w:t xml:space="preserve">segundo párrafo del </w:t>
      </w:r>
      <w:r w:rsidR="006B6C27">
        <w:rPr>
          <w:sz w:val="24"/>
        </w:rPr>
        <w:t>artículo</w:t>
      </w:r>
      <w:r w:rsidR="00496D85">
        <w:rPr>
          <w:sz w:val="24"/>
        </w:rPr>
        <w:t xml:space="preserve"> 38</w:t>
      </w:r>
      <w:r w:rsidRPr="00795F75">
        <w:rPr>
          <w:sz w:val="24"/>
        </w:rPr>
        <w:t xml:space="preserve"> de</w:t>
      </w:r>
      <w:r w:rsidR="00496D85">
        <w:rPr>
          <w:sz w:val="24"/>
        </w:rPr>
        <w:t xml:space="preserve"> </w:t>
      </w:r>
      <w:r w:rsidRPr="00795F75">
        <w:rPr>
          <w:sz w:val="24"/>
        </w:rPr>
        <w:t>l</w:t>
      </w:r>
      <w:r w:rsidR="00496D85">
        <w:rPr>
          <w:sz w:val="24"/>
        </w:rPr>
        <w:t xml:space="preserve">a </w:t>
      </w:r>
      <w:r w:rsidRPr="00795F75">
        <w:rPr>
          <w:sz w:val="24"/>
        </w:rPr>
        <w:t>Ley de Obras Públicas y Servicios Rela</w:t>
      </w:r>
      <w:r w:rsidR="00496D85">
        <w:rPr>
          <w:sz w:val="24"/>
        </w:rPr>
        <w:t xml:space="preserve">cionados con las Mismas y en la convocatoria </w:t>
      </w:r>
      <w:r w:rsidR="005E3A57">
        <w:rPr>
          <w:sz w:val="24"/>
        </w:rPr>
        <w:t>de</w:t>
      </w:r>
      <w:r w:rsidRPr="00795F75">
        <w:rPr>
          <w:sz w:val="24"/>
        </w:rPr>
        <w:t xml:space="preserve"> la ___</w:t>
      </w:r>
      <w:r w:rsidRPr="00795F75">
        <w:rPr>
          <w:i/>
          <w:sz w:val="24"/>
        </w:rPr>
        <w:t>(7 tipo de licitación)</w:t>
      </w:r>
      <w:r w:rsidRPr="00795F75">
        <w:rPr>
          <w:sz w:val="24"/>
        </w:rPr>
        <w:t>___ No.___</w:t>
      </w:r>
      <w:r w:rsidRPr="00795F75">
        <w:rPr>
          <w:i/>
          <w:sz w:val="24"/>
        </w:rPr>
        <w:t>(8 número de licitación)</w:t>
      </w:r>
      <w:r w:rsidRPr="00795F75">
        <w:rPr>
          <w:sz w:val="24"/>
        </w:rPr>
        <w:t>___, para la contratación de: ___</w:t>
      </w:r>
      <w:r w:rsidRPr="00795F75">
        <w:rPr>
          <w:i/>
          <w:sz w:val="24"/>
        </w:rPr>
        <w:t>(9 descripción de los trabajos)</w:t>
      </w:r>
      <w:r w:rsidR="006B6C27">
        <w:rPr>
          <w:sz w:val="24"/>
        </w:rPr>
        <w:t>___</w:t>
      </w:r>
      <w:r w:rsidR="005E3A57">
        <w:rPr>
          <w:sz w:val="24"/>
        </w:rPr>
        <w:t xml:space="preserve">, por este conducto me permito manifestar que </w:t>
      </w:r>
      <w:r w:rsidR="005E3A57" w:rsidRPr="00795F75">
        <w:rPr>
          <w:sz w:val="24"/>
        </w:rPr>
        <w:t xml:space="preserve">en nuestra planta laboral </w:t>
      </w:r>
      <w:r w:rsidR="005E3A57">
        <w:rPr>
          <w:sz w:val="24"/>
        </w:rPr>
        <w:t xml:space="preserve">se </w:t>
      </w:r>
      <w:r w:rsidR="005E3A57" w:rsidRPr="00795F75">
        <w:rPr>
          <w:sz w:val="24"/>
        </w:rPr>
        <w:t xml:space="preserve">cuenta </w:t>
      </w:r>
      <w:r w:rsidR="005E3A57">
        <w:rPr>
          <w:sz w:val="24"/>
        </w:rPr>
        <w:t>con al</w:t>
      </w:r>
      <w:r w:rsidR="005E3A57" w:rsidRPr="00795F75">
        <w:rPr>
          <w:sz w:val="24"/>
        </w:rPr>
        <w:t xml:space="preserve"> menos un cinco por ciento de personas con discapacidad</w:t>
      </w:r>
      <w:r w:rsidR="005E3A57"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5BF" w:rsidRDefault="006165BF" w:rsidP="00707BD0">
      <w:r>
        <w:separator/>
      </w:r>
    </w:p>
  </w:endnote>
  <w:endnote w:type="continuationSeparator" w:id="0">
    <w:p w:rsidR="006165BF" w:rsidRDefault="006165BF" w:rsidP="0070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5BF" w:rsidRDefault="006165BF" w:rsidP="00707BD0">
      <w:r>
        <w:separator/>
      </w:r>
    </w:p>
  </w:footnote>
  <w:footnote w:type="continuationSeparator" w:id="0">
    <w:p w:rsidR="006165BF" w:rsidRDefault="006165BF" w:rsidP="00707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0D5862" w:rsidP="001F3848">
          <w:pPr>
            <w:pStyle w:val="Encabezado"/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-55203</wp:posOffset>
                    </wp:positionH>
                    <wp:positionV relativeFrom="paragraph">
                      <wp:posOffset>32741</wp:posOffset>
                    </wp:positionV>
                    <wp:extent cx="1278255" cy="743578"/>
                    <wp:effectExtent l="0" t="0" r="17145" b="19050"/>
                    <wp:wrapNone/>
                    <wp:docPr id="1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743578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E3195" w:rsidRPr="00C4449E" w:rsidRDefault="003E3195" w:rsidP="003E3195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C4449E"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4" o:spid="_x0000_s1026" type="#_x0000_t84" style="position:absolute;margin-left:-4.35pt;margin-top:2.6pt;width:100.65pt;height:58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    <v:textbox>
                      <w:txbxContent>
                        <w:p w:rsidR="003E3195" w:rsidRPr="00C4449E" w:rsidRDefault="003E3195" w:rsidP="003E3195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 w:rsidRPr="00C4449E"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GoBack"/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  <w:bookmarkEnd w:id="0"/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CAE" w:rsidRDefault="002B5C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74740"/>
    <w:rsid w:val="000D5862"/>
    <w:rsid w:val="000E11C7"/>
    <w:rsid w:val="00147672"/>
    <w:rsid w:val="001F367A"/>
    <w:rsid w:val="001F3848"/>
    <w:rsid w:val="002636E4"/>
    <w:rsid w:val="002B5CAE"/>
    <w:rsid w:val="00301674"/>
    <w:rsid w:val="003E3195"/>
    <w:rsid w:val="00422A6F"/>
    <w:rsid w:val="00456765"/>
    <w:rsid w:val="00496D85"/>
    <w:rsid w:val="004B25F2"/>
    <w:rsid w:val="004F6BD7"/>
    <w:rsid w:val="00502CCE"/>
    <w:rsid w:val="005421BF"/>
    <w:rsid w:val="00545404"/>
    <w:rsid w:val="005D79D0"/>
    <w:rsid w:val="005E3A57"/>
    <w:rsid w:val="006165BF"/>
    <w:rsid w:val="00660D0C"/>
    <w:rsid w:val="00664614"/>
    <w:rsid w:val="006A5999"/>
    <w:rsid w:val="006B6C27"/>
    <w:rsid w:val="006B725D"/>
    <w:rsid w:val="00707BD0"/>
    <w:rsid w:val="00774F35"/>
    <w:rsid w:val="00795F75"/>
    <w:rsid w:val="0085254C"/>
    <w:rsid w:val="008B5D08"/>
    <w:rsid w:val="008C749F"/>
    <w:rsid w:val="008D0484"/>
    <w:rsid w:val="00964F49"/>
    <w:rsid w:val="00965DE4"/>
    <w:rsid w:val="009C15F3"/>
    <w:rsid w:val="009D7B29"/>
    <w:rsid w:val="00A50DC7"/>
    <w:rsid w:val="00B25809"/>
    <w:rsid w:val="00B27751"/>
    <w:rsid w:val="00B534B2"/>
    <w:rsid w:val="00C11197"/>
    <w:rsid w:val="00CB54AA"/>
    <w:rsid w:val="00CC7E75"/>
    <w:rsid w:val="00E724F9"/>
    <w:rsid w:val="00EA311C"/>
    <w:rsid w:val="00ED1BA7"/>
    <w:rsid w:val="00F2294D"/>
    <w:rsid w:val="00F54898"/>
    <w:rsid w:val="00FA18D6"/>
    <w:rsid w:val="00FB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9D5CE1CD.dotm</Template>
  <TotalTime>0</TotalTime>
  <Pages>1</Pages>
  <Words>204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N+E</cp:lastModifiedBy>
  <cp:revision>2</cp:revision>
  <dcterms:created xsi:type="dcterms:W3CDTF">2014-01-31T21:14:00Z</dcterms:created>
  <dcterms:modified xsi:type="dcterms:W3CDTF">2014-01-31T21:14:00Z</dcterms:modified>
</cp:coreProperties>
</file>